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A6FE1" w14:textId="77777777" w:rsidR="00F94446" w:rsidRDefault="00F94446" w:rsidP="00F944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JOHNSON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312E181" w14:textId="77777777" w:rsidR="00F94446" w:rsidRDefault="00F94446" w:rsidP="00F94446">
      <w:pPr>
        <w:rPr>
          <w:rFonts w:ascii="Times New Roman" w:hAnsi="Times New Roman" w:cs="Times New Roman"/>
        </w:rPr>
      </w:pPr>
    </w:p>
    <w:p w14:paraId="6661F8BD" w14:textId="77777777" w:rsidR="00F94446" w:rsidRDefault="00F94446" w:rsidP="00F94446">
      <w:pPr>
        <w:rPr>
          <w:rFonts w:ascii="Times New Roman" w:hAnsi="Times New Roman" w:cs="Times New Roman"/>
        </w:rPr>
      </w:pPr>
    </w:p>
    <w:p w14:paraId="5790538F" w14:textId="77777777" w:rsidR="00F94446" w:rsidRDefault="00F94446" w:rsidP="00F944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Shrewesbury</w:t>
      </w:r>
      <w:proofErr w:type="spellEnd"/>
      <w:r>
        <w:rPr>
          <w:rFonts w:ascii="Times New Roman" w:hAnsi="Times New Roman" w:cs="Times New Roman"/>
        </w:rPr>
        <w:t xml:space="preserve">(q.v.) brought a plaint of </w:t>
      </w:r>
      <w:proofErr w:type="spellStart"/>
      <w:r>
        <w:rPr>
          <w:rFonts w:ascii="Times New Roman" w:hAnsi="Times New Roman" w:cs="Times New Roman"/>
        </w:rPr>
        <w:t>formedon</w:t>
      </w:r>
      <w:proofErr w:type="spellEnd"/>
      <w:r>
        <w:rPr>
          <w:rFonts w:ascii="Times New Roman" w:hAnsi="Times New Roman" w:cs="Times New Roman"/>
        </w:rPr>
        <w:t xml:space="preserve"> descender against </w:t>
      </w:r>
    </w:p>
    <w:p w14:paraId="56E27A2D" w14:textId="77777777" w:rsidR="00F94446" w:rsidRDefault="00F94446" w:rsidP="00F9444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him and John Broke(q.v.).</w:t>
      </w:r>
    </w:p>
    <w:p w14:paraId="4975F966" w14:textId="77777777" w:rsidR="00F94446" w:rsidRDefault="00F94446" w:rsidP="00F944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ED8ADB" w14:textId="77777777" w:rsidR="00F94446" w:rsidRDefault="00F94446" w:rsidP="00F94446">
      <w:pPr>
        <w:rPr>
          <w:rFonts w:ascii="Times New Roman" w:hAnsi="Times New Roman" w:cs="Times New Roman"/>
        </w:rPr>
      </w:pPr>
    </w:p>
    <w:p w14:paraId="2CF4D45E" w14:textId="77777777" w:rsidR="00F94446" w:rsidRDefault="00F94446" w:rsidP="00F94446">
      <w:pPr>
        <w:rPr>
          <w:rFonts w:ascii="Times New Roman" w:hAnsi="Times New Roman" w:cs="Times New Roman"/>
        </w:rPr>
      </w:pPr>
    </w:p>
    <w:p w14:paraId="4783E7B3" w14:textId="77777777" w:rsidR="00F94446" w:rsidRDefault="00F94446" w:rsidP="00F944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7BE007B1" w14:textId="77777777" w:rsidR="006B2F86" w:rsidRPr="00E71FC3" w:rsidRDefault="00F944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1BACC" w14:textId="77777777" w:rsidR="00F94446" w:rsidRDefault="00F94446" w:rsidP="00E71FC3">
      <w:r>
        <w:separator/>
      </w:r>
    </w:p>
  </w:endnote>
  <w:endnote w:type="continuationSeparator" w:id="0">
    <w:p w14:paraId="763FB911" w14:textId="77777777" w:rsidR="00F94446" w:rsidRDefault="00F944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1C7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40F54" w14:textId="77777777" w:rsidR="00F94446" w:rsidRDefault="00F94446" w:rsidP="00E71FC3">
      <w:r>
        <w:separator/>
      </w:r>
    </w:p>
  </w:footnote>
  <w:footnote w:type="continuationSeparator" w:id="0">
    <w:p w14:paraId="6D4D4912" w14:textId="77777777" w:rsidR="00F94446" w:rsidRDefault="00F944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4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A7612"/>
  <w15:chartTrackingRefBased/>
  <w15:docId w15:val="{FBBB6022-6C86-4BC3-848B-F286FB4A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44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44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2019-01-08T20:45:00Z</dcterms:created>
  <dcterms:modified xsi:type="dcterms:W3CDTF">2019-01-08T20:45:00Z</dcterms:modified>
</cp:coreProperties>
</file>